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27745A" w:rsidTr="0027745A" w14:paraId="02C615F2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745A" w:rsidRDefault="0027745A" w14:paraId="6E585030" w14:textId="5080FC6B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745A" w:rsidRDefault="0027745A" w14:paraId="4D093893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27745A" w:rsidRDefault="0027745A" w14:paraId="75CC31E5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27745A" w:rsidRDefault="0027745A" w14:paraId="35A31DDF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27745A" w:rsidRDefault="0027745A" w14:paraId="4DBDBB45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27745A" w:rsidP="0027745A" w:rsidRDefault="0027745A" w14:paraId="04448A28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27745A" w:rsidP="0027745A" w:rsidRDefault="0027745A" w14:paraId="5474DE93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27745A" w:rsidP="0027745A" w:rsidRDefault="0027745A" w14:paraId="228B872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St-2462/2019</w:t>
      </w:r>
    </w:p>
    <w:p w:rsidR="0027745A" w:rsidP="0027745A" w:rsidRDefault="0027745A" w14:paraId="5DCD1951" w14:textId="77777777">
      <w:pPr>
        <w:tabs>
          <w:tab w:val="left" w:pos="709"/>
        </w:tabs>
      </w:pPr>
      <w:r>
        <w:t xml:space="preserve"> </w:t>
      </w:r>
    </w:p>
    <w:p w:rsidR="0027745A" w:rsidP="0027745A" w:rsidRDefault="0027745A" w14:paraId="2051281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27745A" w:rsidP="0027745A" w:rsidRDefault="0027745A" w14:paraId="647B06B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27745A" w:rsidP="0027745A" w:rsidRDefault="0027745A" w14:paraId="5EBE7672" w14:textId="77777777">
      <w:pPr>
        <w:tabs>
          <w:tab w:val="left" w:pos="709"/>
        </w:tabs>
      </w:pPr>
    </w:p>
    <w:p w:rsidR="0027745A" w:rsidP="0027745A" w:rsidRDefault="0027745A" w14:paraId="4BD2E1E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27745A" w:rsidP="0027745A" w:rsidRDefault="0027745A" w14:paraId="74326497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27745A" w:rsidP="0027745A" w:rsidRDefault="0027745A" w14:paraId="4C49DBBB" w14:textId="77777777">
      <w:pPr>
        <w:tabs>
          <w:tab w:val="left" w:pos="709"/>
        </w:tabs>
      </w:pPr>
    </w:p>
    <w:p w:rsidR="0027745A" w:rsidP="0027745A" w:rsidRDefault="0027745A" w14:paraId="487F7DE8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27745A" w:rsidP="0027745A" w:rsidRDefault="0027745A" w14:paraId="5E0E197A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27745A" w:rsidP="0027745A" w:rsidRDefault="0027745A" w14:paraId="5DF4423F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27745A" w:rsidP="0027745A" w:rsidRDefault="0027745A" w14:paraId="7E9E5E6C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27745A" w:rsidP="0027745A" w:rsidRDefault="0027745A" w14:paraId="1C9958E3" w14:textId="77777777">
      <w:pPr>
        <w:tabs>
          <w:tab w:val="left" w:pos="709"/>
        </w:tabs>
      </w:pPr>
    </w:p>
    <w:p w:rsidR="0027745A" w:rsidP="0027745A" w:rsidRDefault="0027745A" w14:paraId="41F3B57C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27745A" w:rsidP="0027745A" w:rsidRDefault="0027745A" w14:paraId="3D8638A7" w14:textId="77777777">
      <w:pPr>
        <w:tabs>
          <w:tab w:val="left" w:pos="709"/>
        </w:tabs>
        <w:jc w:val="both"/>
      </w:pPr>
    </w:p>
    <w:p w:rsidR="0027745A" w:rsidP="0027745A" w:rsidRDefault="0027745A" w14:paraId="61383A01" w14:textId="77777777">
      <w:pPr>
        <w:tabs>
          <w:tab w:val="left" w:pos="709"/>
        </w:tabs>
      </w:pPr>
      <w:r>
        <w:t xml:space="preserve"> </w:t>
      </w:r>
      <w:r>
        <w:tab/>
        <w:t>17. St-2462/2019</w:t>
      </w:r>
    </w:p>
    <w:p w:rsidR="0027745A" w:rsidP="0027745A" w:rsidRDefault="0027745A" w14:paraId="45162250" w14:textId="77777777">
      <w:pPr>
        <w:tabs>
          <w:tab w:val="left" w:pos="709"/>
        </w:tabs>
      </w:pPr>
    </w:p>
    <w:p w:rsidR="0027745A" w:rsidP="0027745A" w:rsidRDefault="0027745A" w14:paraId="7D2F2AC1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27745A" w:rsidP="0027745A" w:rsidRDefault="0027745A" w14:paraId="15882A33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27745A" w:rsidP="0027745A" w:rsidRDefault="0027745A" w14:paraId="23C79236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27745A" w:rsidP="0027745A" w:rsidRDefault="0027745A" w14:paraId="3A40F77C" w14:textId="77777777">
      <w:pPr>
        <w:tabs>
          <w:tab w:val="left" w:pos="709"/>
        </w:tabs>
        <w:jc w:val="both"/>
      </w:pPr>
    </w:p>
    <w:p w:rsidR="0027745A" w:rsidP="0027745A" w:rsidRDefault="0027745A" w14:paraId="69633007" w14:textId="77777777">
      <w:pPr>
        <w:tabs>
          <w:tab w:val="left" w:pos="709"/>
        </w:tabs>
        <w:jc w:val="both"/>
      </w:pPr>
      <w:r>
        <w:t xml:space="preserve">protiv </w:t>
      </w:r>
    </w:p>
    <w:p w:rsidR="0027745A" w:rsidP="0027745A" w:rsidRDefault="0027745A" w14:paraId="1D367089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27745A" w:rsidP="0027745A" w:rsidRDefault="0027745A" w14:paraId="4C87F223" w14:textId="77777777">
      <w:pPr>
        <w:tabs>
          <w:tab w:val="left" w:pos="709"/>
        </w:tabs>
        <w:ind w:left="708"/>
        <w:jc w:val="both"/>
      </w:pPr>
      <w:r>
        <w:tab/>
        <w:t>ILLE d.o.o. za usluge, Zagreb, Siget 10, OIB: 88971860445</w:t>
      </w:r>
    </w:p>
    <w:p w:rsidR="0027745A" w:rsidP="0027745A" w:rsidRDefault="0027745A" w14:paraId="166115AA" w14:textId="77777777">
      <w:pPr>
        <w:tabs>
          <w:tab w:val="left" w:pos="709"/>
        </w:tabs>
        <w:ind w:left="708"/>
        <w:jc w:val="both"/>
      </w:pPr>
    </w:p>
    <w:p w:rsidR="0027745A" w:rsidP="0027745A" w:rsidRDefault="0027745A" w14:paraId="2588D248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27745A" w:rsidP="0027745A" w:rsidRDefault="0027745A" w14:paraId="0CF7DE7D" w14:textId="77777777">
      <w:pPr>
        <w:tabs>
          <w:tab w:val="left" w:pos="709"/>
        </w:tabs>
        <w:jc w:val="both"/>
      </w:pPr>
    </w:p>
    <w:p w:rsidR="0027745A" w:rsidP="0027745A" w:rsidRDefault="0027745A" w14:paraId="1C1F1C15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27745A" w:rsidP="0027745A" w:rsidRDefault="0027745A" w14:paraId="70850DB8" w14:textId="77777777">
      <w:pPr>
        <w:tabs>
          <w:tab w:val="left" w:pos="709"/>
        </w:tabs>
      </w:pPr>
    </w:p>
    <w:p w:rsidR="0027745A" w:rsidP="0027745A" w:rsidRDefault="0027745A" w14:paraId="3B6C3F9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27745A" w:rsidP="0027745A" w:rsidRDefault="0027745A" w14:paraId="42D10F93" w14:textId="77777777">
      <w:pPr>
        <w:tabs>
          <w:tab w:val="left" w:pos="709"/>
        </w:tabs>
      </w:pPr>
    </w:p>
    <w:p w:rsidR="0027745A" w:rsidP="0027745A" w:rsidRDefault="0027745A" w14:paraId="694F545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27745A" w:rsidP="0027745A" w:rsidRDefault="0027745A" w14:paraId="23628011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27745A" w:rsidP="0027745A" w:rsidRDefault="0027745A" w14:paraId="14D7E172" w14:textId="77777777">
      <w:pPr>
        <w:tabs>
          <w:tab w:val="left" w:pos="709"/>
        </w:tabs>
      </w:pPr>
    </w:p>
    <w:p w:rsidR="00942A2A" w:rsidP="003D06B2" w:rsidRDefault="00942A2A" w14:paraId="0CF13C7E" w14:textId="0CF13C7E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7745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7745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7745A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7745A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7745A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7745A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27745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7745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7745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774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745A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745A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745A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745A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27745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74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45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92777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2462</izvorni_sadrzaj>
    <derivirana_varijabla naziv="DomainObject.Predmet.Broj_1">2462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listopada 2019.</izvorni_sadrzaj>
    <derivirana_varijabla naziv="DomainObject.Predmet.DatumIzradeOptuznogAkta_1">2. listopada 2019.</derivirana_varijabla>
  </DomainObject.Predmet.DatumIzradeOptuznogAkta>
  <DomainObject.Predmet.DatumIzradeOptuznogAktaFormated>
    <izvorni_sadrzaj>2.10.2019.</izvorni_sadrzaj>
    <derivirana_varijabla naziv="DomainObject.Predmet.DatumIzradeOptuznogAktaFormated_1">2.10.2019.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St-2462/2019</izvorni_sadrzaj>
    <derivirana_varijabla naziv="DomainObject.Predmet.OznakaBroj_1">St-2462/2019</derivirana_varijabla>
  </DomainObject.Predmet.OznakaBroj>
  <DomainObject.Predmet.OznakaBrojOptuznogAkta>
    <izvorni_sadrzaj>04-06-19-4258</izvorni_sadrzaj>
    <derivirana_varijabla naziv="DomainObject.Predmet.OznakaBrojOptuznogAkta_1">04-06-19-4258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ILLE d.o.o. za usluge</izvorni_sadrzaj>
    <derivirana_varijabla naziv="DomainObject.Predmet.ProtustrankaFormated_1">  ILLE d.o.o. za usluge</derivirana_varijabla>
  </DomainObject.Predmet.ProtustrankaFormated>
  <DomainObject.Predmet.ProtustrankaFormatedOIB>
    <izvorni_sadrzaj>  ILLE d.o.o. za usluge, OIB 88971860445</izvorni_sadrzaj>
    <derivirana_varijabla naziv="DomainObject.Predmet.ProtustrankaFormatedOIB_1">  ILLE d.o.o. za usluge, OIB 88971860445</derivirana_varijabla>
  </DomainObject.Predmet.ProtustrankaFormatedOIB>
  <DomainObject.Predmet.ProtustrankaFormatedWithAdress>
    <izvorni_sadrzaj> ILLE d.o.o. za usluge, Siget 10, 10000 Zagreb</izvorni_sadrzaj>
    <derivirana_varijabla naziv="DomainObject.Predmet.ProtustrankaFormatedWithAdress_1"> ILLE d.o.o. za usluge, Siget 10, 10000 Zagreb</derivirana_varijabla>
  </DomainObject.Predmet.ProtustrankaFormatedWithAdress>
  <DomainObject.Predmet.ProtustrankaFormatedWithAdressOIB>
    <izvorni_sadrzaj> ILLE d.o.o. za usluge, OIB 88971860445, Siget 10, 10000 Zagreb</izvorni_sadrzaj>
    <derivirana_varijabla naziv="DomainObject.Predmet.ProtustrankaFormatedWithAdressOIB_1"> ILLE d.o.o. za usluge, OIB 88971860445, Siget 10, 10000 Zagreb</derivirana_varijabla>
  </DomainObject.Predmet.ProtustrankaFormatedWithAdressOIB>
  <DomainObject.Predmet.ProtustrankaWithAdress>
    <izvorni_sadrzaj>ILLE d.o.o. za usluge Siget 10, 10000 Zagreb</izvorni_sadrzaj>
    <derivirana_varijabla naziv="DomainObject.Predmet.ProtustrankaWithAdress_1">ILLE d.o.o. za usluge Siget 10, 10000 Zagreb</derivirana_varijabla>
  </DomainObject.Predmet.ProtustrankaWithAdress>
  <DomainObject.Predmet.ProtustrankaWithAdressOIB>
    <izvorni_sadrzaj>ILLE d.o.o. za usluge, OIB 88971860445, Siget 10, 10000 Zagreb</izvorni_sadrzaj>
    <derivirana_varijabla naziv="DomainObject.Predmet.ProtustrankaWithAdressOIB_1">ILLE d.o.o. za usluge, OIB 88971860445, Siget 10, 10000 Zagreb</derivirana_varijabla>
  </DomainObject.Predmet.ProtustrankaWithAdressOIB>
  <DomainObject.Predmet.ProtustrankaNazivFormated>
    <izvorni_sadrzaj>ILLE d.o.o. za usluge</izvorni_sadrzaj>
    <derivirana_varijabla naziv="DomainObject.Predmet.ProtustrankaNazivFormated_1">ILLE d.o.o. za usluge</derivirana_varijabla>
  </DomainObject.Predmet.ProtustrankaNazivFormated>
  <DomainObject.Predmet.ProtustrankaNazivFormatedOIB>
    <izvorni_sadrzaj>ILLE d.o.o. za usluge, OIB 88971860445</izvorni_sadrzaj>
    <derivirana_varijabla naziv="DomainObject.Predmet.ProtustrankaNazivFormatedOIB_1">ILLE d.o.o. za usluge, OIB 88971860445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ILLE d.o.o. za usluge</item>
    </izvorni_sadrzaj>
    <derivirana_varijabla naziv="DomainObject.Predmet.ProtuStrankaListFormated_1">
      <item>ILLE d.o.o. za usluge</item>
    </derivirana_varijabla>
  </DomainObject.Predmet.ProtuStrankaListFormated>
  <DomainObject.Predmet.ProtuStrankaListFormatedOIB>
    <izvorni_sadrzaj>
      <item>ILLE d.o.o. za usluge, OIB 88971860445</item>
    </izvorni_sadrzaj>
    <derivirana_varijabla naziv="DomainObject.Predmet.ProtuStrankaListFormatedOIB_1">
      <item>ILLE d.o.o. za usluge, OIB 88971860445</item>
    </derivirana_varijabla>
  </DomainObject.Predmet.ProtuStrankaListFormatedOIB>
  <DomainObject.Predmet.ProtuStrankaListFormatedWithAdress>
    <izvorni_sadrzaj>
      <item>ILLE d.o.o. za usluge, Siget 10, 10000 Zagreb</item>
    </izvorni_sadrzaj>
    <derivirana_varijabla naziv="DomainObject.Predmet.ProtuStrankaListFormatedWithAdress_1">
      <item>ILLE d.o.o. za usluge, Siget 10, 10000 Zagreb</item>
    </derivirana_varijabla>
  </DomainObject.Predmet.ProtuStrankaListFormatedWithAdress>
  <DomainObject.Predmet.ProtuStrankaListFormatedWithAdressOIB>
    <izvorni_sadrzaj>
      <item>ILLE d.o.o. za usluge, OIB 88971860445, Siget 10, 10000 Zagreb</item>
    </izvorni_sadrzaj>
    <derivirana_varijabla naziv="DomainObject.Predmet.ProtuStrankaListFormatedWithAdressOIB_1">
      <item>ILLE d.o.o. za usluge, OIB 88971860445, Siget 10, 10000 Zagreb</item>
    </derivirana_varijabla>
  </DomainObject.Predmet.ProtuStrankaListFormatedWithAdressOIB>
  <DomainObject.Predmet.ProtuStrankaListNazivFormated>
    <izvorni_sadrzaj>
      <item>ILLE d.o.o. za usluge</item>
    </izvorni_sadrzaj>
    <derivirana_varijabla naziv="DomainObject.Predmet.ProtuStrankaListNazivFormated_1">
      <item>ILLE d.o.o. za usluge</item>
    </derivirana_varijabla>
  </DomainObject.Predmet.ProtuStrankaListNazivFormated>
  <DomainObject.Predmet.ProtuStrankaListNazivFormatedOIB>
    <izvorni_sadrzaj>
      <item>ILLE d.o.o. za usluge, OIB 88971860445</item>
    </izvorni_sadrzaj>
    <derivirana_varijabla naziv="DomainObject.Predmet.ProtuStrankaListNazivFormatedOIB_1">
      <item>ILLE d.o.o. za usluge, OIB 88971860445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ILLE d.o.o. za usluge</izvorni_sadrzaj>
    <derivirana_varijabla naziv="DomainObject.Predmet.ProtustrankaIDrugi_1">ILLE 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ILLE d.o.o. za usluge, OIB 88971860445, Siget 10, 10000 Zagreb</izvorni_sadrzaj>
    <derivirana_varijabla naziv="DomainObject.Predmet.ProtustrankaIDrugiAdressOIB_1">ILLE d.o.o. za usluge, OIB 88971860445, Siget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ILLE d.o.o. za usluge</item>
      <item>Financijska agencija</item>
    </izvorni_sadrzaj>
    <derivirana_varijabla naziv="DomainObject.Predmet.SudioniciListNaziv_1">
      <item>ILLE d.o.o. za usluge</item>
      <item>Financijska agencija</item>
    </derivirana_varijabla>
  </DomainObject.Predmet.SudioniciListNaziv>
  <DomainObject.Predmet.SudioniciListAdressOIB>
    <izvorni_sadrzaj>
      <item>ILLE d.o.o. za usluge, OIB 88971860445, Siget 10,10000 Zagreb</item>
      <item>Financijska agencija, OIB 85821130368, TRG SVIBANJSKIH ŽRTAVA 1995. 1,10000 Zagreb</item>
    </izvorni_sadrzaj>
    <derivirana_varijabla naziv="DomainObject.Predmet.SudioniciListAdressOIB_1">
      <item>ILLE d.o.o. za usluge, OIB 88971860445, Siget 10,10000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88971860445</item>
      <item>, OIB 85821130368</item>
    </izvorni_sadrzaj>
    <derivirana_varijabla naziv="DomainObject.Predmet.SudioniciListNazivOIB_1">
      <item>, OIB 88971860445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814</properties:Characters>
  <properties:Lines>45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2019-12-14T08:57:00Z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